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F9952" w14:textId="77777777" w:rsidR="00EA72E6" w:rsidRDefault="00EA72E6" w:rsidP="00EA72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CRANHONGUR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6929E475" w14:textId="77777777" w:rsidR="00EA72E6" w:rsidRDefault="00EA72E6" w:rsidP="00EA72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2E5E82" w14:textId="77777777" w:rsidR="00EA72E6" w:rsidRDefault="00EA72E6" w:rsidP="00EA72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EC5A53" w14:textId="77777777" w:rsidR="00EA72E6" w:rsidRDefault="00EA72E6" w:rsidP="00EA72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1408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Bedulf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debt against him, William Chapman, </w:t>
      </w:r>
    </w:p>
    <w:p w14:paraId="3E51E55D" w14:textId="77777777" w:rsidR="00EA72E6" w:rsidRDefault="00EA72E6" w:rsidP="00EA72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cutler(q.v.),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Lovet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Henry Carleton of Lancashire(q.v.) and</w:t>
      </w:r>
    </w:p>
    <w:p w14:paraId="66D8F800" w14:textId="77777777" w:rsidR="00EA72E6" w:rsidRDefault="00EA72E6" w:rsidP="00EA72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Ralph </w:t>
      </w:r>
      <w:proofErr w:type="spellStart"/>
      <w:r>
        <w:rPr>
          <w:rFonts w:ascii="Times New Roman" w:hAnsi="Times New Roman" w:cs="Times New Roman"/>
          <w:sz w:val="24"/>
          <w:szCs w:val="24"/>
        </w:rPr>
        <w:t>Podmore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CAF0253" w14:textId="77777777" w:rsidR="00EA72E6" w:rsidRDefault="00EA72E6" w:rsidP="00EA72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E91D9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https://waalt.uh.edu/index.php/CP40/589:_A-J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0F8FA53" w14:textId="77777777" w:rsidR="00EA72E6" w:rsidRDefault="00EA72E6" w:rsidP="00EA72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A829A0" w14:textId="77777777" w:rsidR="00EA72E6" w:rsidRDefault="00EA72E6" w:rsidP="00EA72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51D969" w14:textId="77777777" w:rsidR="00EA72E6" w:rsidRDefault="00EA72E6" w:rsidP="00EA72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June 2022</w:t>
      </w:r>
    </w:p>
    <w:p w14:paraId="6BB55AE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9643A" w14:textId="77777777" w:rsidR="00EA72E6" w:rsidRDefault="00EA72E6" w:rsidP="009139A6">
      <w:r>
        <w:separator/>
      </w:r>
    </w:p>
  </w:endnote>
  <w:endnote w:type="continuationSeparator" w:id="0">
    <w:p w14:paraId="2371E5F1" w14:textId="77777777" w:rsidR="00EA72E6" w:rsidRDefault="00EA72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B5A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EB7F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1D2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D5A3D" w14:textId="77777777" w:rsidR="00EA72E6" w:rsidRDefault="00EA72E6" w:rsidP="009139A6">
      <w:r>
        <w:separator/>
      </w:r>
    </w:p>
  </w:footnote>
  <w:footnote w:type="continuationSeparator" w:id="0">
    <w:p w14:paraId="0817EF33" w14:textId="77777777" w:rsidR="00EA72E6" w:rsidRDefault="00EA72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7D8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A1D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1C6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2E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A72E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737F8"/>
  <w15:chartTrackingRefBased/>
  <w15:docId w15:val="{F82A2DAB-50FC-482C-B2EE-03711E02E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A72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89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2022-06-19T09:50:00Z</dcterms:created>
  <dcterms:modified xsi:type="dcterms:W3CDTF">2022-06-19T09:50:00Z</dcterms:modified>
</cp:coreProperties>
</file>